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E01" w:rsidRPr="00B26DC6" w:rsidRDefault="00E34E01" w:rsidP="00B26DC6">
      <w:pPr>
        <w:tabs>
          <w:tab w:val="left" w:pos="9180"/>
        </w:tabs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pt;margin-top:-8.15pt;width:117pt;height:32.7pt;z-index:251633152" filled="f" fillcolor="#bbe0e3" strokeweight="6pt">
            <v:stroke linestyle="thickBetweenThin"/>
            <v:textbox style="mso-next-textbox:#_x0000_s1026;mso-fit-shape-to-text:t">
              <w:txbxContent>
                <w:p w:rsidR="00E34E01" w:rsidRPr="004F25BF" w:rsidRDefault="00E34E01" w:rsidP="00EB3A7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omic Sans MS" w:hAnsi="Comic Sans MS" w:cs="Hand writing Mutlu"/>
                      <w:b/>
                      <w:color w:val="000000"/>
                      <w:sz w:val="28"/>
                      <w:szCs w:val="28"/>
                    </w:rPr>
                  </w:pPr>
                  <w:r w:rsidRPr="004F25BF">
                    <w:rPr>
                      <w:rFonts w:ascii="Comic Sans MS" w:hAnsi="Comic Sans MS" w:cs="Hand writing Mutlu"/>
                      <w:b/>
                      <w:color w:val="000000"/>
                      <w:sz w:val="28"/>
                      <w:szCs w:val="28"/>
                    </w:rPr>
                    <w:t>MATEMATİK</w:t>
                  </w:r>
                  <w:r>
                    <w:rPr>
                      <w:rFonts w:ascii="Comic Sans MS" w:hAnsi="Comic Sans MS" w:cs="Hand writing Mutlu"/>
                      <w:b/>
                      <w:color w:val="000000"/>
                      <w:sz w:val="28"/>
                      <w:szCs w:val="28"/>
                    </w:rPr>
                    <w:t xml:space="preserve">                                  </w:t>
                  </w:r>
                </w:p>
              </w:txbxContent>
            </v:textbox>
          </v:shape>
        </w:pict>
      </w:r>
      <w:r w:rsidRPr="00EB3A79">
        <w:rPr>
          <w:rFonts w:ascii="Comic Sans MS" w:hAnsi="Comic Sans MS"/>
          <w:b/>
          <w:sz w:val="20"/>
          <w:szCs w:val="20"/>
        </w:rPr>
        <w:t>Adı ve Soyadı</w:t>
      </w:r>
      <w:r w:rsidRPr="00EB3A79">
        <w:rPr>
          <w:rFonts w:ascii="Comic Sans MS" w:hAnsi="Comic Sans MS"/>
          <w:sz w:val="20"/>
          <w:szCs w:val="20"/>
        </w:rPr>
        <w:t>:.....................................</w:t>
      </w:r>
      <w:r>
        <w:rPr>
          <w:rFonts w:ascii="Comic Sans MS" w:hAnsi="Comic Sans MS"/>
          <w:sz w:val="20"/>
          <w:szCs w:val="20"/>
        </w:rPr>
        <w:t>............</w:t>
      </w:r>
      <w:r>
        <w:rPr>
          <w:rFonts w:ascii="Comic Sans MS" w:hAnsi="Comic Sans MS"/>
          <w:sz w:val="20"/>
          <w:szCs w:val="20"/>
        </w:rPr>
        <w:tab/>
      </w:r>
    </w:p>
    <w:p w:rsidR="00E34E01" w:rsidRDefault="00E34E01" w:rsidP="008824A4">
      <w:pPr>
        <w:tabs>
          <w:tab w:val="left" w:pos="2520"/>
          <w:tab w:val="left" w:pos="4180"/>
        </w:tabs>
        <w:rPr>
          <w:rFonts w:ascii="Comic Sans MS" w:hAnsi="Comic Sans MS"/>
          <w:sz w:val="28"/>
          <w:szCs w:val="28"/>
        </w:rPr>
      </w:pPr>
      <w:r>
        <w:rPr>
          <w:rFonts w:ascii="HuseyinOzturkFont" w:hAnsi="HuseyinOzturkFont"/>
          <w:b/>
          <w:sz w:val="40"/>
          <w:szCs w:val="40"/>
        </w:rPr>
        <w:tab/>
      </w:r>
      <w:r w:rsidRPr="00437687">
        <w:rPr>
          <w:rFonts w:ascii="Comic Sans MS" w:hAnsi="Comic Sans MS"/>
          <w:sz w:val="28"/>
          <w:szCs w:val="28"/>
        </w:rPr>
        <w:t xml:space="preserve">  </w:t>
      </w:r>
    </w:p>
    <w:p w:rsidR="00E34E01" w:rsidRDefault="00E34E01" w:rsidP="008824A4">
      <w:pPr>
        <w:tabs>
          <w:tab w:val="left" w:pos="2520"/>
          <w:tab w:val="left" w:pos="4180"/>
        </w:tabs>
        <w:rPr>
          <w:rFonts w:ascii="HuseyinOzturkFont" w:hAnsi="HuseyinOzturkFont"/>
          <w:b/>
          <w:sz w:val="40"/>
          <w:szCs w:val="40"/>
        </w:rPr>
      </w:pPr>
      <w:r w:rsidRPr="00437687"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  <w:sz w:val="28"/>
          <w:szCs w:val="28"/>
        </w:rPr>
        <w:t xml:space="preserve">                       </w:t>
      </w:r>
      <w:r w:rsidRPr="00437687">
        <w:rPr>
          <w:rFonts w:ascii="Comic Sans MS" w:hAnsi="Comic Sans MS"/>
          <w:b/>
          <w:sz w:val="28"/>
          <w:szCs w:val="28"/>
        </w:rPr>
        <w:t>ÖĞRENDİKLERİMİZİ UYGULAYALIM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5"/>
        <w:gridCol w:w="2135"/>
        <w:gridCol w:w="2135"/>
        <w:gridCol w:w="2136"/>
        <w:gridCol w:w="2136"/>
      </w:tblGrid>
      <w:tr w:rsidR="00E34E01" w:rsidRPr="007C2852" w:rsidTr="000D0B40">
        <w:trPr>
          <w:trHeight w:val="1391"/>
        </w:trPr>
        <w:tc>
          <w:tcPr>
            <w:tcW w:w="2135" w:type="dxa"/>
          </w:tcPr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70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 28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27" style="position:absolute;z-index:251634176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63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38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28" style="position:absolute;z-index:251635200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75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37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29" style="position:absolute;z-index:251636224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62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 43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0" style="position:absolute;z-index:251637248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86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38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1" style="position:absolute;z-index:251638272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</w:tr>
      <w:tr w:rsidR="00E34E01" w:rsidRPr="007C2852" w:rsidTr="000D0B40">
        <w:trPr>
          <w:trHeight w:val="1407"/>
        </w:trPr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87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26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2" style="position:absolute;z-index:251639296" from="18.1pt,2.5pt" to="63.1pt,2.5pt"/>
              </w:pict>
            </w: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50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12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3" style="position:absolute;z-index:251640320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98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69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4" style="position:absolute;z-index:251641344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77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58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5" style="position:absolute;z-index:251642368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65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-    46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6" style="position:absolute;z-index:251643392" from="18.1pt,2.5pt" to="63.1pt,2.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</w:tr>
      <w:tr w:rsidR="00E34E01" w:rsidRPr="007C2852" w:rsidTr="000D0B40">
        <w:trPr>
          <w:trHeight w:val="1391"/>
        </w:trPr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16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36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45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7" style="position:absolute;flip:x;z-index:251644416" from="18.1pt,5.35pt" to="63.1pt,5.3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16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25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23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8" style="position:absolute;flip:x;z-index:251645440" from="19.6pt,5.35pt" to="64.6pt,5.3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16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27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 28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39" style="position:absolute;flip:x;z-index:251646464" from="15.1pt,5.35pt" to="60.1pt,5.3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30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29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 37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0" style="position:absolute;flip:x;z-index:251647488" from="21.85pt,5.35pt" to="66.85pt,5.3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22      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48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 28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1" style="position:absolute;flip:x;z-index:251648512" from="17.35pt,5.35pt" to="62.35pt,5.3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</w:tr>
      <w:tr w:rsidR="00E34E01" w:rsidRPr="007C2852" w:rsidTr="000D0B40">
        <w:trPr>
          <w:trHeight w:val="1407"/>
        </w:trPr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35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19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 27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2" style="position:absolute;flip:x;z-index:251649536" from="18.1pt,2.85pt" to="63.1pt,2.85pt"/>
              </w:pict>
            </w: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24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39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 25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3" style="position:absolute;flip:x;z-index:251650560" from="19.6pt,2.85pt" to="64.6pt,2.8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35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37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 23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4" style="position:absolute;flip:x;z-index:251651584" from="15.1pt,2.85pt" to="60.1pt,2.8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27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33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 18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5" style="position:absolute;flip:x;z-index:251652608" from="15.85pt,2.85pt" to="60.85pt,2.8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27</w:t>
            </w: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18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+    32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6" style="position:absolute;flip:x;z-index:251653632" from="17.35pt,2.85pt" to="62.35pt,2.8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</w:tr>
      <w:tr w:rsidR="00E34E01" w:rsidRPr="007C2852" w:rsidTr="000D0B40">
        <w:trPr>
          <w:trHeight w:val="1681"/>
        </w:trPr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28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 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7" style="position:absolute;z-index:251654656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39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 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8" style="position:absolute;z-index:251655680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47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49" style="position:absolute;z-index:251656704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     36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 5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50" style="position:absolute;z-index:251657728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48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3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51" style="position:absolute;z-index:251658752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</w:tc>
      </w:tr>
      <w:tr w:rsidR="00E34E01" w:rsidRPr="007C2852" w:rsidTr="000D0B40">
        <w:trPr>
          <w:trHeight w:val="5211"/>
        </w:trPr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38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 3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52" style="position:absolute;z-index:251659776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margin-left:-5.2pt;margin-top:86.75pt;width:534pt;height:2.25pt;z-index:251665920" o:connectortype="straight"/>
              </w:pict>
            </w:r>
            <w:r>
              <w:rPr>
                <w:noProof/>
              </w:rPr>
              <w:pict>
                <v:shape id="_x0000_s1054" type="#_x0000_t32" style="position:absolute;margin-left:-5.2pt;margin-top:4.25pt;width:534pt;height:1.5pt;flip:y;z-index:251664896" o:connectortype="straight"/>
              </w:pict>
            </w:r>
          </w:p>
          <w:p w:rsidR="00E34E01" w:rsidRPr="000D0B40" w:rsidRDefault="00E34E01" w:rsidP="000D0B40">
            <w:pPr>
              <w:ind w:firstLine="708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5" type="#_x0000_t32" style="position:absolute;left:0;text-align:left;margin-left:63.1pt;margin-top:17.55pt;width:18.7pt;height:0;z-index:251672064" o:connectortype="straight"/>
              </w:pict>
            </w:r>
            <w:r>
              <w:rPr>
                <w:noProof/>
              </w:rPr>
              <w:pict>
                <v:shape id="_x0000_s1056" type="#_x0000_t32" style="position:absolute;left:0;text-align:left;margin-left:63pt;margin-top:1.8pt;width:0;height:30pt;z-index:251671040" o:connectortype="straight"/>
              </w:pict>
            </w:r>
            <w:r w:rsidRPr="000D0B40">
              <w:rPr>
                <w:rFonts w:ascii="Comic Sans MS" w:hAnsi="Comic Sans MS"/>
              </w:rPr>
              <w:t xml:space="preserve">   24 6</w:t>
            </w: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ind w:firstLine="708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7" type="#_x0000_t32" style="position:absolute;left:0;text-align:left;margin-left:56.3pt;margin-top:18.65pt;width:18pt;height:0;z-index:251678208" o:connectortype="straight"/>
              </w:pict>
            </w:r>
            <w:r>
              <w:rPr>
                <w:noProof/>
              </w:rPr>
              <w:pict>
                <v:shape id="_x0000_s1058" type="#_x0000_t32" style="position:absolute;left:0;text-align:left;margin-left:55.55pt;margin-top:.65pt;width:.75pt;height:31.5pt;z-index:251677184" o:connectortype="straight"/>
              </w:pict>
            </w:r>
            <w:r w:rsidRPr="000D0B40">
              <w:rPr>
                <w:rFonts w:ascii="Comic Sans MS" w:hAnsi="Comic Sans MS"/>
              </w:rPr>
              <w:t xml:space="preserve">  18</w:t>
            </w: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47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 3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59" style="position:absolute;z-index:251660800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0" type="#_x0000_t32" style="position:absolute;margin-left:63.1pt;margin-top:16.05pt;width:17.7pt;height:1.5pt;flip:y;z-index:251667968" o:connectortype="straight"/>
              </w:pict>
            </w:r>
            <w:r>
              <w:rPr>
                <w:noProof/>
              </w:rPr>
              <w:pict>
                <v:shape id="_x0000_s1061" type="#_x0000_t32" style="position:absolute;margin-left:63pt;margin-top:1.8pt;width:0;height:30pt;z-index:251666944" o:connectortype="straight"/>
              </w:pict>
            </w:r>
            <w:r w:rsidRPr="000D0B40">
              <w:rPr>
                <w:rFonts w:ascii="Comic Sans MS" w:hAnsi="Comic Sans MS"/>
              </w:rPr>
              <w:t xml:space="preserve">             32 4</w:t>
            </w: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62" style="position:absolute;left:0;text-align:left;margin-left:-.95pt;margin-top:41.95pt;width:91.5pt;height:39pt;z-index:251679232"/>
              </w:pict>
            </w:r>
            <w:r w:rsidRPr="000D0B40">
              <w:rPr>
                <w:rFonts w:ascii="Comic Sans MS" w:hAnsi="Comic Sans MS"/>
              </w:rPr>
              <w:t xml:space="preserve">Aşağıdaki şeklin çeyreğini boya </w:t>
            </w:r>
          </w:p>
        </w:tc>
        <w:tc>
          <w:tcPr>
            <w:tcW w:w="2135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69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 2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63" style="position:absolute;z-index:251661824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64" type="#_x0000_t7" style="position:absolute;margin-left:1.8pt;margin-top:131.55pt;width:91.5pt;height:33pt;z-index:251680256"/>
              </w:pict>
            </w:r>
            <w:r>
              <w:rPr>
                <w:noProof/>
              </w:rPr>
              <w:pict>
                <v:shape id="_x0000_s1065" type="#_x0000_t32" style="position:absolute;margin-left:53.55pt;margin-top:17.55pt;width:19.5pt;height:0;z-index:251670016" o:connectortype="straight"/>
              </w:pict>
            </w:r>
            <w:r>
              <w:rPr>
                <w:noProof/>
              </w:rPr>
              <w:pict>
                <v:shape id="_x0000_s1066" type="#_x0000_t32" style="position:absolute;margin-left:53.55pt;margin-top:1.8pt;width:0;height:30pt;z-index:251668992" o:connectortype="straight"/>
              </w:pict>
            </w:r>
            <w:r w:rsidRPr="000D0B40">
              <w:rPr>
                <w:rFonts w:ascii="Comic Sans MS" w:hAnsi="Comic Sans MS"/>
              </w:rPr>
              <w:t xml:space="preserve">           36 9</w:t>
            </w: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Aşağıdaki şeklin</w:t>
            </w: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Yarısını boya</w:t>
            </w: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4 6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 4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67" style="position:absolute;z-index:251662848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68" type="#_x0000_t21" style="position:absolute;margin-left:.8pt;margin-top:131.55pt;width:75pt;height:33pt;z-index:251681280"/>
              </w:pict>
            </w:r>
            <w:r>
              <w:rPr>
                <w:noProof/>
              </w:rPr>
              <w:pict>
                <v:shape id="_x0000_s1069" type="#_x0000_t32" style="position:absolute;margin-left:46.55pt;margin-top:16.05pt;width:29.25pt;height:0;z-index:251674112" o:connectortype="straight"/>
              </w:pict>
            </w:r>
            <w:r>
              <w:rPr>
                <w:noProof/>
              </w:rPr>
              <w:pict>
                <v:shape id="_x0000_s1070" type="#_x0000_t32" style="position:absolute;margin-left:45.05pt;margin-top:1.8pt;width:1.5pt;height:30pt;z-index:251673088" o:connectortype="straight"/>
              </w:pict>
            </w:r>
            <w:r w:rsidRPr="000D0B40">
              <w:rPr>
                <w:rFonts w:ascii="Comic Sans MS" w:hAnsi="Comic Sans MS"/>
              </w:rPr>
              <w:t xml:space="preserve">         16</w:t>
            </w: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</w:p>
          <w:p w:rsidR="00E34E01" w:rsidRPr="000D0B40" w:rsidRDefault="00E34E01" w:rsidP="00D9136E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Şeklin simetri çizgisini çiz boya</w:t>
            </w:r>
          </w:p>
        </w:tc>
        <w:tc>
          <w:tcPr>
            <w:tcW w:w="2136" w:type="dxa"/>
          </w:tcPr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0D0B40">
            <w:pPr>
              <w:jc w:val="center"/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67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 xml:space="preserve">       x     4</w: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line id="_x0000_s1071" style="position:absolute;z-index:251663872" from="18pt,3.55pt" to="63pt,3.55pt"/>
              </w:pict>
            </w: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</w:p>
          <w:p w:rsidR="00E34E01" w:rsidRPr="000D0B40" w:rsidRDefault="00E34E01" w:rsidP="00457C8D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072" type="#_x0000_t11" style="position:absolute;margin-left:-.25pt;margin-top:131.55pt;width:96.75pt;height:33pt;z-index:251682304"/>
              </w:pict>
            </w:r>
            <w:r>
              <w:rPr>
                <w:noProof/>
              </w:rPr>
              <w:pict>
                <v:shape id="_x0000_s1073" type="#_x0000_t32" style="position:absolute;margin-left:44pt;margin-top:16.05pt;width:19.1pt;height:0;z-index:251676160" o:connectortype="straight"/>
              </w:pict>
            </w:r>
            <w:r>
              <w:rPr>
                <w:noProof/>
              </w:rPr>
              <w:pict>
                <v:shape id="_x0000_s1074" type="#_x0000_t32" style="position:absolute;margin-left:43.25pt;margin-top:1.8pt;width:.75pt;height:30pt;z-index:251675136" o:connectortype="straight"/>
              </w:pict>
            </w:r>
            <w:r w:rsidRPr="000D0B40">
              <w:rPr>
                <w:rFonts w:ascii="Comic Sans MS" w:hAnsi="Comic Sans MS"/>
              </w:rPr>
              <w:t xml:space="preserve">        28</w:t>
            </w:r>
          </w:p>
          <w:p w:rsidR="00E34E01" w:rsidRPr="000D0B40" w:rsidRDefault="00E34E01" w:rsidP="00B555D2">
            <w:pPr>
              <w:rPr>
                <w:rFonts w:ascii="Comic Sans MS" w:hAnsi="Comic Sans MS"/>
              </w:rPr>
            </w:pPr>
          </w:p>
          <w:p w:rsidR="00E34E01" w:rsidRPr="000D0B40" w:rsidRDefault="00E34E01" w:rsidP="00B555D2">
            <w:pPr>
              <w:rPr>
                <w:rFonts w:ascii="Comic Sans MS" w:hAnsi="Comic Sans MS"/>
              </w:rPr>
            </w:pPr>
          </w:p>
          <w:p w:rsidR="00E34E01" w:rsidRPr="000D0B40" w:rsidRDefault="00E34E01" w:rsidP="00B555D2">
            <w:pPr>
              <w:rPr>
                <w:rFonts w:ascii="Comic Sans MS" w:hAnsi="Comic Sans MS"/>
              </w:rPr>
            </w:pPr>
          </w:p>
          <w:p w:rsidR="00E34E01" w:rsidRPr="000D0B40" w:rsidRDefault="00E34E01" w:rsidP="00B555D2">
            <w:pPr>
              <w:rPr>
                <w:rFonts w:ascii="Comic Sans MS" w:hAnsi="Comic Sans MS"/>
              </w:rPr>
            </w:pPr>
          </w:p>
          <w:p w:rsidR="00E34E01" w:rsidRPr="000D0B40" w:rsidRDefault="00E34E01" w:rsidP="00B555D2">
            <w:pPr>
              <w:rPr>
                <w:rFonts w:ascii="Comic Sans MS" w:hAnsi="Comic Sans MS"/>
              </w:rPr>
            </w:pPr>
            <w:r w:rsidRPr="000D0B40">
              <w:rPr>
                <w:rFonts w:ascii="Comic Sans MS" w:hAnsi="Comic Sans MS"/>
              </w:rPr>
              <w:t>Şeklin simetri çizgisini çiz boya</w:t>
            </w:r>
          </w:p>
        </w:tc>
      </w:tr>
    </w:tbl>
    <w:p w:rsidR="00E34E01" w:rsidRDefault="00E34E01" w:rsidP="00C471DB">
      <w:pPr>
        <w:tabs>
          <w:tab w:val="left" w:pos="825"/>
          <w:tab w:val="left" w:pos="2505"/>
          <w:tab w:val="left" w:pos="3840"/>
          <w:tab w:val="left" w:pos="8955"/>
        </w:tabs>
        <w:rPr>
          <w:rFonts w:ascii="Comic Sans MS" w:hAnsi="Comic Sans MS"/>
          <w:b/>
          <w:sz w:val="20"/>
          <w:szCs w:val="20"/>
        </w:rPr>
      </w:pPr>
    </w:p>
    <w:p w:rsidR="00E34E01" w:rsidRDefault="00E34E01" w:rsidP="00C471DB">
      <w:pPr>
        <w:tabs>
          <w:tab w:val="left" w:pos="825"/>
          <w:tab w:val="left" w:pos="2505"/>
          <w:tab w:val="left" w:pos="3840"/>
          <w:tab w:val="left" w:pos="8955"/>
        </w:tabs>
        <w:rPr>
          <w:rFonts w:ascii="Comic Sans MS" w:hAnsi="Comic Sans MS"/>
          <w:b/>
          <w:sz w:val="20"/>
          <w:szCs w:val="20"/>
        </w:rPr>
      </w:pPr>
    </w:p>
    <w:p w:rsidR="00E34E01" w:rsidRDefault="00E34E01" w:rsidP="00C471DB">
      <w:pPr>
        <w:tabs>
          <w:tab w:val="left" w:pos="825"/>
          <w:tab w:val="left" w:pos="2505"/>
          <w:tab w:val="left" w:pos="3840"/>
          <w:tab w:val="left" w:pos="8955"/>
        </w:tabs>
        <w:rPr>
          <w:rFonts w:ascii="Comic Sans MS" w:hAnsi="Comic Sans MS"/>
          <w:b/>
          <w:sz w:val="20"/>
          <w:szCs w:val="20"/>
        </w:rPr>
      </w:pPr>
    </w:p>
    <w:p w:rsidR="00E34E01" w:rsidRDefault="00E34E01" w:rsidP="00C471DB">
      <w:pPr>
        <w:tabs>
          <w:tab w:val="left" w:pos="825"/>
          <w:tab w:val="left" w:pos="2505"/>
          <w:tab w:val="left" w:pos="3840"/>
          <w:tab w:val="left" w:pos="8955"/>
        </w:tabs>
        <w:rPr>
          <w:rFonts w:ascii="Comic Sans MS" w:hAnsi="Comic Sans MS"/>
          <w:b/>
          <w:sz w:val="20"/>
          <w:szCs w:val="20"/>
        </w:rPr>
      </w:pPr>
    </w:p>
    <w:p w:rsidR="00E34E01" w:rsidRDefault="00E34E01" w:rsidP="00A06FBC">
      <w:pPr>
        <w:rPr>
          <w:rFonts w:ascii="Comic Sans MS" w:hAnsi="Comic Sans MS"/>
          <w:color w:val="C0C0C0"/>
          <w:sz w:val="22"/>
          <w:szCs w:val="22"/>
        </w:rPr>
      </w:pPr>
      <w:hyperlink r:id="rId5" w:history="1">
        <w:r>
          <w:rPr>
            <w:rStyle w:val="Hyperlink"/>
            <w:rFonts w:ascii="Arial" w:hAnsi="Arial" w:cs="Arial"/>
            <w:color w:val="C0C0C0"/>
            <w:sz w:val="16"/>
            <w:szCs w:val="16"/>
          </w:rPr>
          <w:t>www.sorubak.com</w:t>
        </w:r>
      </w:hyperlink>
      <w:r>
        <w:rPr>
          <w:rFonts w:ascii="Arial" w:hAnsi="Arial" w:cs="Arial"/>
          <w:color w:val="C0C0C0"/>
          <w:sz w:val="16"/>
          <w:szCs w:val="16"/>
        </w:rPr>
        <w:t xml:space="preserve"> </w:t>
      </w:r>
    </w:p>
    <w:p w:rsidR="00E34E01" w:rsidRDefault="00E34E01" w:rsidP="00C471DB">
      <w:pPr>
        <w:tabs>
          <w:tab w:val="left" w:pos="825"/>
          <w:tab w:val="left" w:pos="2505"/>
          <w:tab w:val="left" w:pos="3840"/>
          <w:tab w:val="left" w:pos="8955"/>
        </w:tabs>
        <w:rPr>
          <w:rFonts w:ascii="Comic Sans MS" w:hAnsi="Comic Sans MS"/>
          <w:b/>
          <w:sz w:val="20"/>
          <w:szCs w:val="20"/>
        </w:rPr>
      </w:pPr>
    </w:p>
    <w:p w:rsidR="00E34E01" w:rsidRDefault="00E34E01" w:rsidP="00437687">
      <w:pPr>
        <w:rPr>
          <w:rFonts w:ascii="Comic Sans MS" w:hAnsi="Comic Sans MS"/>
        </w:rPr>
      </w:pPr>
    </w:p>
    <w:p w:rsidR="00E34E01" w:rsidRDefault="00E34E01" w:rsidP="00437687">
      <w:pPr>
        <w:tabs>
          <w:tab w:val="left" w:pos="2055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</w:rPr>
        <w:tab/>
      </w:r>
      <w:r w:rsidRPr="00437687">
        <w:rPr>
          <w:rFonts w:ascii="Comic Sans MS" w:hAnsi="Comic Sans MS"/>
          <w:sz w:val="28"/>
          <w:szCs w:val="28"/>
        </w:rPr>
        <w:t xml:space="preserve">       </w:t>
      </w:r>
      <w:r w:rsidRPr="00437687">
        <w:rPr>
          <w:rFonts w:ascii="Comic Sans MS" w:hAnsi="Comic Sans MS"/>
          <w:b/>
          <w:sz w:val="28"/>
          <w:szCs w:val="28"/>
        </w:rPr>
        <w:t>ÖĞRENDİKLERİMİZİ UYGULAYALIM</w:t>
      </w:r>
    </w:p>
    <w:p w:rsidR="00E34E01" w:rsidRDefault="00E34E01" w:rsidP="00437687">
      <w:pPr>
        <w:rPr>
          <w:rFonts w:ascii="Comic Sans MS" w:hAnsi="Comic Sans MS"/>
          <w:sz w:val="28"/>
          <w:szCs w:val="28"/>
        </w:rPr>
      </w:pP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  <w:b/>
        </w:rPr>
        <w:t>1)</w:t>
      </w:r>
      <w:r w:rsidRPr="00437687">
        <w:rPr>
          <w:rFonts w:ascii="Comic Sans MS" w:hAnsi="Comic Sans MS"/>
        </w:rPr>
        <w:t xml:space="preserve"> 84 sayısının basamak değerlerini bulunuz.</w:t>
      </w:r>
    </w:p>
    <w:p w:rsidR="00E34E01" w:rsidRPr="00437687" w:rsidRDefault="00E34E01" w:rsidP="00437687">
      <w:pPr>
        <w:rPr>
          <w:rFonts w:ascii="Comic Sans MS" w:hAnsi="Comic Sans MS"/>
          <w:u w:val="single"/>
        </w:rPr>
      </w:pPr>
      <w:r w:rsidRPr="00437687">
        <w:rPr>
          <w:rFonts w:ascii="Comic Sans MS" w:hAnsi="Comic Sans MS"/>
          <w:u w:val="single"/>
        </w:rPr>
        <w:t>Çözüm:</w:t>
      </w:r>
    </w:p>
    <w:p w:rsidR="00E34E01" w:rsidRPr="00437687" w:rsidRDefault="00E34E01" w:rsidP="00437687">
      <w:pPr>
        <w:rPr>
          <w:rFonts w:ascii="Comic Sans MS" w:hAnsi="Comic Sans MS"/>
        </w:rPr>
      </w:pPr>
    </w:p>
    <w:p w:rsidR="00E34E01" w:rsidRPr="00437687" w:rsidRDefault="00E34E01" w:rsidP="00437687">
      <w:pPr>
        <w:rPr>
          <w:rFonts w:ascii="Comic Sans MS" w:hAnsi="Comic Sans MS"/>
        </w:rPr>
      </w:pP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  <w:b/>
        </w:rPr>
        <w:t>2.)</w:t>
      </w:r>
      <w:r>
        <w:rPr>
          <w:rFonts w:ascii="Comic Sans MS" w:hAnsi="Comic Sans MS"/>
        </w:rPr>
        <w:t xml:space="preserve"> 9 onluk ve 5</w:t>
      </w:r>
      <w:r w:rsidRPr="00437687">
        <w:rPr>
          <w:rFonts w:ascii="Comic Sans MS" w:hAnsi="Comic Sans MS"/>
        </w:rPr>
        <w:t xml:space="preserve"> birlikten oluşan doğal sayıyı yazınız.</w:t>
      </w:r>
    </w:p>
    <w:p w:rsidR="00E34E01" w:rsidRPr="00437687" w:rsidRDefault="00E34E01" w:rsidP="00437687">
      <w:pPr>
        <w:rPr>
          <w:rFonts w:ascii="Comic Sans MS" w:hAnsi="Comic Sans MS"/>
          <w:u w:val="single"/>
        </w:rPr>
      </w:pPr>
      <w:r w:rsidRPr="00437687">
        <w:rPr>
          <w:rFonts w:ascii="Comic Sans MS" w:hAnsi="Comic Sans MS"/>
          <w:u w:val="single"/>
        </w:rPr>
        <w:t>Çözüm:</w:t>
      </w:r>
    </w:p>
    <w:p w:rsidR="00E34E01" w:rsidRPr="00437687" w:rsidRDefault="00E34E01" w:rsidP="00437687">
      <w:pPr>
        <w:rPr>
          <w:rFonts w:ascii="Comic Sans MS" w:hAnsi="Comic Sans MS"/>
        </w:rPr>
      </w:pP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  <w:b/>
        </w:rPr>
        <w:t>3.)</w:t>
      </w:r>
      <w:r>
        <w:rPr>
          <w:rFonts w:ascii="Comic Sans MS" w:hAnsi="Comic Sans MS"/>
        </w:rPr>
        <w:t xml:space="preserve"> 5</w:t>
      </w:r>
      <w:r w:rsidRPr="00437687">
        <w:rPr>
          <w:rFonts w:ascii="Comic Sans MS" w:hAnsi="Comic Sans MS"/>
        </w:rPr>
        <w:t xml:space="preserve"> birlik ve 3 onluktan oluşan doğal sayıyı yazınız.</w:t>
      </w:r>
    </w:p>
    <w:p w:rsidR="00E34E01" w:rsidRPr="00437687" w:rsidRDefault="00E34E01" w:rsidP="00437687">
      <w:pPr>
        <w:rPr>
          <w:rFonts w:ascii="Comic Sans MS" w:hAnsi="Comic Sans MS"/>
          <w:u w:val="single"/>
        </w:rPr>
      </w:pPr>
      <w:r w:rsidRPr="00437687">
        <w:rPr>
          <w:rFonts w:ascii="Comic Sans MS" w:hAnsi="Comic Sans MS"/>
          <w:u w:val="single"/>
        </w:rPr>
        <w:t>Çözüm:</w:t>
      </w:r>
    </w:p>
    <w:p w:rsidR="00E34E01" w:rsidRPr="00437687" w:rsidRDefault="00E34E01" w:rsidP="00437687">
      <w:pPr>
        <w:rPr>
          <w:rFonts w:ascii="Comic Sans MS" w:hAnsi="Comic Sans MS"/>
          <w:b/>
        </w:rPr>
      </w:pP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  <w:b/>
        </w:rPr>
        <w:t>4.)</w:t>
      </w:r>
      <w:r w:rsidRPr="00437687">
        <w:rPr>
          <w:rFonts w:ascii="Comic Sans MS" w:hAnsi="Comic Sans MS"/>
        </w:rPr>
        <w:t>Aşağıdaki doğal sayıları rakamla yazınız.</w:t>
      </w: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</w:rPr>
        <w:t xml:space="preserve">      Doksan beş=…………………………..</w:t>
      </w: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</w:rPr>
        <w:t xml:space="preserve">      Elli iki     =…………………………..</w:t>
      </w: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</w:rPr>
        <w:t xml:space="preserve">      Kırk sekiz =…………………………..</w:t>
      </w: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</w:rPr>
        <w:t xml:space="preserve">      On dokuz  =…………………………..</w:t>
      </w:r>
    </w:p>
    <w:p w:rsidR="00E34E01" w:rsidRPr="00437687" w:rsidRDefault="00E34E01" w:rsidP="00437687">
      <w:pPr>
        <w:rPr>
          <w:rFonts w:ascii="Comic Sans MS" w:hAnsi="Comic Sans MS"/>
        </w:rPr>
      </w:pPr>
      <w:r w:rsidRPr="00437687">
        <w:rPr>
          <w:rFonts w:ascii="Comic Sans MS" w:hAnsi="Comic Sans MS"/>
          <w:b/>
        </w:rPr>
        <w:t>5.)</w:t>
      </w:r>
      <w:r w:rsidRPr="00437687">
        <w:rPr>
          <w:rFonts w:ascii="Comic Sans MS" w:hAnsi="Comic Sans MS"/>
        </w:rPr>
        <w:t xml:space="preserve"> Aşağıdaki doğal sayıları yazı ile yazınız.</w:t>
      </w:r>
    </w:p>
    <w:p w:rsidR="00E34E01" w:rsidRPr="00437687" w:rsidRDefault="00E34E01" w:rsidP="004376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7</w:t>
      </w:r>
      <w:r w:rsidRPr="00437687">
        <w:rPr>
          <w:rFonts w:ascii="Comic Sans MS" w:hAnsi="Comic Sans MS"/>
        </w:rPr>
        <w:t>3=…………………………..</w:t>
      </w:r>
    </w:p>
    <w:p w:rsidR="00E34E01" w:rsidRPr="00437687" w:rsidRDefault="00E34E01" w:rsidP="004376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9</w:t>
      </w:r>
      <w:r w:rsidRPr="00437687">
        <w:rPr>
          <w:rFonts w:ascii="Comic Sans MS" w:hAnsi="Comic Sans MS"/>
        </w:rPr>
        <w:t>3=…………………………..</w:t>
      </w:r>
    </w:p>
    <w:p w:rsidR="00E34E01" w:rsidRPr="00437687" w:rsidRDefault="00E34E01" w:rsidP="004376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8</w:t>
      </w:r>
      <w:r w:rsidRPr="00437687">
        <w:rPr>
          <w:rFonts w:ascii="Comic Sans MS" w:hAnsi="Comic Sans MS"/>
        </w:rPr>
        <w:t>4=…………………………..</w:t>
      </w:r>
    </w:p>
    <w:p w:rsidR="00E34E01" w:rsidRPr="00437687" w:rsidRDefault="00E34E01" w:rsidP="004376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6</w:t>
      </w:r>
      <w:r w:rsidRPr="00437687">
        <w:rPr>
          <w:rFonts w:ascii="Comic Sans MS" w:hAnsi="Comic Sans MS"/>
        </w:rPr>
        <w:t>1=…………………………..</w:t>
      </w:r>
    </w:p>
    <w:p w:rsidR="00E34E01" w:rsidRPr="008824A4" w:rsidRDefault="00E34E01" w:rsidP="008824A4">
      <w:pPr>
        <w:rPr>
          <w:rFonts w:ascii="Comic Sans MS" w:hAnsi="Comic Sans MS"/>
        </w:rPr>
      </w:pPr>
      <w:r w:rsidRPr="00437687">
        <w:rPr>
          <w:rFonts w:ascii="Comic Sans MS" w:hAnsi="Comic Sans MS"/>
          <w:b/>
        </w:rPr>
        <w:t>6.)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Her kolide bir düzine çanta bulunmaktadır. 5</w:t>
      </w:r>
      <w:r w:rsidRPr="008824A4">
        <w:rPr>
          <w:rFonts w:ascii="Comic Sans MS" w:hAnsi="Comic Sans MS"/>
        </w:rPr>
        <w:t xml:space="preserve"> kolide kaç çanta tane vardır?</w:t>
      </w:r>
    </w:p>
    <w:p w:rsidR="00E34E01" w:rsidRPr="008824A4" w:rsidRDefault="00E34E01" w:rsidP="008824A4">
      <w:pPr>
        <w:rPr>
          <w:rFonts w:ascii="Comic Sans MS" w:hAnsi="Comic Sans MS"/>
          <w:u w:val="single"/>
        </w:rPr>
      </w:pPr>
      <w:r w:rsidRPr="008824A4">
        <w:rPr>
          <w:rFonts w:ascii="Comic Sans MS" w:hAnsi="Comic Sans MS"/>
          <w:u w:val="single"/>
        </w:rPr>
        <w:t>Çözüm:</w:t>
      </w:r>
    </w:p>
    <w:p w:rsidR="00E34E01" w:rsidRDefault="00E34E01" w:rsidP="008824A4">
      <w:pPr>
        <w:rPr>
          <w:rFonts w:ascii="Comic Sans MS" w:hAnsi="Comic Sans MS"/>
        </w:rPr>
      </w:pPr>
    </w:p>
    <w:p w:rsidR="00E34E01" w:rsidRDefault="00E34E01" w:rsidP="008824A4">
      <w:pPr>
        <w:rPr>
          <w:rFonts w:ascii="Comic Sans MS" w:hAnsi="Comic Sans MS"/>
        </w:rPr>
      </w:pPr>
    </w:p>
    <w:p w:rsidR="00E34E01" w:rsidRPr="00F92D00" w:rsidRDefault="00E34E01" w:rsidP="008824A4">
      <w:pPr>
        <w:rPr>
          <w:rFonts w:ascii="Comic Sans MS" w:hAnsi="Comic Sans MS"/>
        </w:rPr>
      </w:pPr>
      <w:r w:rsidRPr="008824A4">
        <w:rPr>
          <w:rFonts w:ascii="Comic Sans MS" w:hAnsi="Comic Sans MS"/>
          <w:b/>
        </w:rPr>
        <w:t>7.)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6 deste kalemin 3</w:t>
      </w:r>
      <w:r w:rsidRPr="00F92D00">
        <w:rPr>
          <w:rFonts w:ascii="Comic Sans MS" w:hAnsi="Comic Sans MS"/>
        </w:rPr>
        <w:t xml:space="preserve"> düzinesi satıldı. Kaç kalem kaldı?</w:t>
      </w:r>
    </w:p>
    <w:p w:rsidR="00E34E01" w:rsidRPr="00F92D00" w:rsidRDefault="00E34E01" w:rsidP="008824A4">
      <w:pPr>
        <w:rPr>
          <w:rFonts w:ascii="Comic Sans MS" w:hAnsi="Comic Sans MS"/>
          <w:u w:val="single"/>
        </w:rPr>
      </w:pPr>
      <w:r w:rsidRPr="00F92D00">
        <w:rPr>
          <w:rFonts w:ascii="Comic Sans MS" w:hAnsi="Comic Sans MS"/>
          <w:u w:val="single"/>
        </w:rPr>
        <w:t>Çözüm:</w:t>
      </w:r>
    </w:p>
    <w:p w:rsidR="00E34E01" w:rsidRPr="00F92D00" w:rsidRDefault="00E34E01" w:rsidP="008824A4">
      <w:pPr>
        <w:rPr>
          <w:rFonts w:ascii="Comic Sans MS" w:hAnsi="Comic Sans MS"/>
        </w:rPr>
      </w:pPr>
    </w:p>
    <w:p w:rsidR="00E34E01" w:rsidRDefault="00E34E01" w:rsidP="008824A4">
      <w:pPr>
        <w:rPr>
          <w:rFonts w:ascii="Comic Sans MS" w:hAnsi="Comic Sans MS"/>
        </w:rPr>
      </w:pPr>
      <w:r>
        <w:rPr>
          <w:rFonts w:ascii="Comic Sans MS" w:hAnsi="Comic Sans MS"/>
        </w:rPr>
        <w:t>8-Annem markette 15TL’ye peynir,28TL’ye kıyma ve 29TL’ye de zeytin yağ almış.Annem mar-kette kaç TL. harcadı?</w:t>
      </w:r>
    </w:p>
    <w:p w:rsidR="00E34E01" w:rsidRDefault="00E34E01" w:rsidP="008824A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Çözüm:</w:t>
      </w:r>
    </w:p>
    <w:p w:rsidR="00E34E01" w:rsidRDefault="00E34E01" w:rsidP="008824A4">
      <w:pPr>
        <w:rPr>
          <w:rFonts w:ascii="Comic Sans MS" w:hAnsi="Comic Sans MS"/>
        </w:rPr>
      </w:pPr>
    </w:p>
    <w:p w:rsidR="00E34E01" w:rsidRDefault="00E34E01" w:rsidP="008824A4">
      <w:pPr>
        <w:rPr>
          <w:rFonts w:ascii="Comic Sans MS" w:hAnsi="Comic Sans MS"/>
        </w:rPr>
      </w:pPr>
    </w:p>
    <w:p w:rsidR="00E34E01" w:rsidRDefault="00E34E01" w:rsidP="008824A4">
      <w:pPr>
        <w:rPr>
          <w:rFonts w:ascii="Comic Sans MS" w:hAnsi="Comic Sans MS"/>
        </w:rPr>
      </w:pPr>
      <w:r>
        <w:rPr>
          <w:rFonts w:ascii="Comic Sans MS" w:hAnsi="Comic Sans MS"/>
        </w:rPr>
        <w:t>9-  37=10+10+10+1+1+1+1+1+1+1 örnekte olduğu gibi aşağıdakileri  çözümleyin.</w:t>
      </w:r>
    </w:p>
    <w:p w:rsidR="00E34E01" w:rsidRDefault="00E34E01" w:rsidP="008824A4">
      <w:pPr>
        <w:rPr>
          <w:rFonts w:ascii="Comic Sans MS" w:hAnsi="Comic Sans MS"/>
        </w:rPr>
      </w:pPr>
    </w:p>
    <w:p w:rsidR="00E34E01" w:rsidRDefault="00E34E01" w:rsidP="00B555D2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56=……………………………………………</w:t>
      </w:r>
    </w:p>
    <w:p w:rsidR="00E34E01" w:rsidRDefault="00E34E01" w:rsidP="00B555D2">
      <w:pPr>
        <w:pStyle w:val="ListParagraph"/>
        <w:ind w:left="705"/>
        <w:rPr>
          <w:rFonts w:ascii="Comic Sans MS" w:hAnsi="Comic Sans MS"/>
        </w:rPr>
      </w:pPr>
    </w:p>
    <w:p w:rsidR="00E34E01" w:rsidRDefault="00E34E01" w:rsidP="00B555D2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74=…………………………………………….</w:t>
      </w:r>
    </w:p>
    <w:p w:rsidR="00E34E01" w:rsidRPr="00B555D2" w:rsidRDefault="00E34E01" w:rsidP="00B555D2">
      <w:pPr>
        <w:pStyle w:val="ListParagraph"/>
        <w:rPr>
          <w:rFonts w:ascii="Comic Sans MS" w:hAnsi="Comic Sans MS"/>
        </w:rPr>
      </w:pPr>
    </w:p>
    <w:p w:rsidR="00E34E01" w:rsidRPr="003B7FA4" w:rsidRDefault="00E34E01" w:rsidP="00B26DC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3B7FA4">
        <w:rPr>
          <w:rFonts w:ascii="Comic Sans MS" w:hAnsi="Comic Sans MS"/>
        </w:rPr>
        <w:t>90=……………………………………………</w:t>
      </w:r>
    </w:p>
    <w:sectPr w:rsidR="00E34E01" w:rsidRPr="003B7FA4" w:rsidSect="002D5451">
      <w:pgSz w:w="11907" w:h="16840" w:code="9"/>
      <w:pgMar w:top="567" w:right="510" w:bottom="340" w:left="794" w:header="709" w:footer="1021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useyinOzturkFont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D3519"/>
    <w:multiLevelType w:val="hybridMultilevel"/>
    <w:tmpl w:val="9E3AC908"/>
    <w:lvl w:ilvl="0" w:tplc="6032F222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D9B"/>
    <w:rsid w:val="000B6B9A"/>
    <w:rsid w:val="000C0CC8"/>
    <w:rsid w:val="000D0B40"/>
    <w:rsid w:val="00140A01"/>
    <w:rsid w:val="00160C74"/>
    <w:rsid w:val="001C6479"/>
    <w:rsid w:val="001D08E9"/>
    <w:rsid w:val="001D2FCB"/>
    <w:rsid w:val="001D69CD"/>
    <w:rsid w:val="002219AE"/>
    <w:rsid w:val="00224C32"/>
    <w:rsid w:val="00232A91"/>
    <w:rsid w:val="0025401A"/>
    <w:rsid w:val="00260FD6"/>
    <w:rsid w:val="002D5451"/>
    <w:rsid w:val="002E1FC7"/>
    <w:rsid w:val="003342F3"/>
    <w:rsid w:val="00347E38"/>
    <w:rsid w:val="0035018E"/>
    <w:rsid w:val="003B7FA4"/>
    <w:rsid w:val="003C7666"/>
    <w:rsid w:val="003D636E"/>
    <w:rsid w:val="00437687"/>
    <w:rsid w:val="00457C8D"/>
    <w:rsid w:val="004935A7"/>
    <w:rsid w:val="004D0AF7"/>
    <w:rsid w:val="004F25BF"/>
    <w:rsid w:val="005209B0"/>
    <w:rsid w:val="005240D0"/>
    <w:rsid w:val="0053229B"/>
    <w:rsid w:val="00533943"/>
    <w:rsid w:val="006018B1"/>
    <w:rsid w:val="00606BF7"/>
    <w:rsid w:val="00616224"/>
    <w:rsid w:val="006173EC"/>
    <w:rsid w:val="006219EA"/>
    <w:rsid w:val="006343F4"/>
    <w:rsid w:val="006C3FB5"/>
    <w:rsid w:val="006E7ACC"/>
    <w:rsid w:val="006F152E"/>
    <w:rsid w:val="006F22D4"/>
    <w:rsid w:val="007270A2"/>
    <w:rsid w:val="007A0075"/>
    <w:rsid w:val="007C2852"/>
    <w:rsid w:val="00871156"/>
    <w:rsid w:val="008824A4"/>
    <w:rsid w:val="00903AF9"/>
    <w:rsid w:val="0098716C"/>
    <w:rsid w:val="009877C3"/>
    <w:rsid w:val="009D1C76"/>
    <w:rsid w:val="009E0D9B"/>
    <w:rsid w:val="00A06FBC"/>
    <w:rsid w:val="00A33846"/>
    <w:rsid w:val="00A53356"/>
    <w:rsid w:val="00A76BCE"/>
    <w:rsid w:val="00AC7BDE"/>
    <w:rsid w:val="00B265B3"/>
    <w:rsid w:val="00B26DC6"/>
    <w:rsid w:val="00B555D2"/>
    <w:rsid w:val="00BA6512"/>
    <w:rsid w:val="00BC3D1A"/>
    <w:rsid w:val="00BF3D5F"/>
    <w:rsid w:val="00C30C0B"/>
    <w:rsid w:val="00C471DB"/>
    <w:rsid w:val="00CC4E39"/>
    <w:rsid w:val="00CE0F10"/>
    <w:rsid w:val="00D36AD6"/>
    <w:rsid w:val="00D447B9"/>
    <w:rsid w:val="00D46090"/>
    <w:rsid w:val="00D73B63"/>
    <w:rsid w:val="00D9136E"/>
    <w:rsid w:val="00DA0710"/>
    <w:rsid w:val="00DF67C1"/>
    <w:rsid w:val="00E13757"/>
    <w:rsid w:val="00E34E01"/>
    <w:rsid w:val="00E84793"/>
    <w:rsid w:val="00EB3A79"/>
    <w:rsid w:val="00F46FB7"/>
    <w:rsid w:val="00F92D00"/>
    <w:rsid w:val="00FE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2F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A00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C285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9877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212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B555D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06F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5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329</Words>
  <Characters>1876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Dersimiz.Com “Kaliteli ve Seçkin Eğitime Kaynak”</dc:creator>
  <cp:keywords/>
  <dc:description/>
  <cp:lastModifiedBy>edanur</cp:lastModifiedBy>
  <cp:revision>9</cp:revision>
  <cp:lastPrinted>2011-01-11T12:25:00Z</cp:lastPrinted>
  <dcterms:created xsi:type="dcterms:W3CDTF">2010-11-26T10:10:00Z</dcterms:created>
  <dcterms:modified xsi:type="dcterms:W3CDTF">2011-02-11T19:10:00Z</dcterms:modified>
</cp:coreProperties>
</file>